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BA8" w:rsidRPr="003F32C3" w:rsidRDefault="00C07BA8" w:rsidP="00C07BA8">
      <w:pPr>
        <w:ind w:firstLineChars="900" w:firstLine="31680"/>
        <w:rPr>
          <w:rFonts w:ascii="宋体"/>
          <w:sz w:val="32"/>
          <w:szCs w:val="32"/>
        </w:rPr>
      </w:pPr>
      <w:r>
        <w:rPr>
          <w:rFonts w:ascii="宋体" w:hAnsi="宋体"/>
          <w:sz w:val="32"/>
          <w:szCs w:val="32"/>
        </w:rPr>
        <w:t>9</w:t>
      </w:r>
      <w:r w:rsidRPr="003F32C3">
        <w:rPr>
          <w:rFonts w:ascii="宋体" w:hAnsi="宋体" w:hint="eastAsia"/>
          <w:sz w:val="32"/>
          <w:szCs w:val="32"/>
        </w:rPr>
        <w:t>月信息上报情况</w:t>
      </w:r>
    </w:p>
    <w:tbl>
      <w:tblPr>
        <w:tblW w:w="7815" w:type="dxa"/>
        <w:tblInd w:w="93" w:type="dxa"/>
        <w:tblLook w:val="00A0"/>
      </w:tblPr>
      <w:tblGrid>
        <w:gridCol w:w="4215"/>
        <w:gridCol w:w="3600"/>
      </w:tblGrid>
      <w:tr w:rsidR="00C07BA8" w:rsidRPr="009C4DCD" w:rsidTr="008633C6">
        <w:trPr>
          <w:trHeight w:val="315"/>
        </w:trPr>
        <w:tc>
          <w:tcPr>
            <w:tcW w:w="42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7BA8" w:rsidRPr="008633C6" w:rsidRDefault="00C07BA8" w:rsidP="008633C6">
            <w:pPr>
              <w:widowControl/>
              <w:jc w:val="left"/>
              <w:rPr>
                <w:rFonts w:ascii="仿宋_GB2312" w:eastAsia="仿宋_GB2312" w:hAnsi="Times New Roman"/>
                <w:kern w:val="0"/>
                <w:szCs w:val="21"/>
              </w:rPr>
            </w:pPr>
            <w:r w:rsidRPr="008633C6">
              <w:rPr>
                <w:rFonts w:ascii="仿宋_GB2312" w:eastAsia="仿宋_GB2312" w:hAnsi="Times New Roman" w:hint="eastAsia"/>
                <w:kern w:val="0"/>
                <w:szCs w:val="21"/>
              </w:rPr>
              <w:t>徐州市口腔医院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C07BA8" w:rsidRPr="008633C6" w:rsidRDefault="00C07BA8" w:rsidP="008633C6">
            <w:pPr>
              <w:widowControl/>
              <w:jc w:val="center"/>
              <w:rPr>
                <w:rFonts w:ascii="仿宋_GB2312" w:eastAsia="仿宋_GB2312" w:hAnsi="Times New Roman"/>
                <w:kern w:val="0"/>
                <w:szCs w:val="21"/>
              </w:rPr>
            </w:pPr>
            <w:r w:rsidRPr="008633C6">
              <w:rPr>
                <w:rFonts w:ascii="仿宋_GB2312" w:eastAsia="仿宋_GB2312" w:hAnsi="Times New Roman" w:hint="eastAsia"/>
                <w:kern w:val="0"/>
                <w:szCs w:val="21"/>
              </w:rPr>
              <w:t>已报</w:t>
            </w:r>
          </w:p>
        </w:tc>
      </w:tr>
    </w:tbl>
    <w:p w:rsidR="00C07BA8" w:rsidRPr="008633C6" w:rsidRDefault="00C07BA8">
      <w:pPr>
        <w:rPr>
          <w:rFonts w:ascii="仿宋_GB2312" w:eastAsia="仿宋_GB2312"/>
          <w:szCs w:val="21"/>
        </w:rPr>
      </w:pPr>
    </w:p>
    <w:sectPr w:rsidR="00C07BA8" w:rsidRPr="008633C6" w:rsidSect="00DE2B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7BA8" w:rsidRDefault="00C07BA8" w:rsidP="003F32C3">
      <w:r>
        <w:separator/>
      </w:r>
    </w:p>
  </w:endnote>
  <w:endnote w:type="continuationSeparator" w:id="0">
    <w:p w:rsidR="00C07BA8" w:rsidRDefault="00C07BA8" w:rsidP="003F32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7BA8" w:rsidRDefault="00C07BA8" w:rsidP="003F32C3">
      <w:r>
        <w:separator/>
      </w:r>
    </w:p>
  </w:footnote>
  <w:footnote w:type="continuationSeparator" w:id="0">
    <w:p w:rsidR="00C07BA8" w:rsidRDefault="00C07BA8" w:rsidP="003F32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32C3"/>
    <w:rsid w:val="000027F3"/>
    <w:rsid w:val="00003848"/>
    <w:rsid w:val="00010637"/>
    <w:rsid w:val="0001116D"/>
    <w:rsid w:val="000260F0"/>
    <w:rsid w:val="000273E1"/>
    <w:rsid w:val="00027696"/>
    <w:rsid w:val="00031681"/>
    <w:rsid w:val="000365DF"/>
    <w:rsid w:val="0005150B"/>
    <w:rsid w:val="000540E6"/>
    <w:rsid w:val="000604E4"/>
    <w:rsid w:val="00064670"/>
    <w:rsid w:val="0006645E"/>
    <w:rsid w:val="000671D3"/>
    <w:rsid w:val="00072929"/>
    <w:rsid w:val="0007532E"/>
    <w:rsid w:val="00083FB3"/>
    <w:rsid w:val="000850B0"/>
    <w:rsid w:val="0008746B"/>
    <w:rsid w:val="000908F3"/>
    <w:rsid w:val="00092938"/>
    <w:rsid w:val="000A7654"/>
    <w:rsid w:val="000B3FF5"/>
    <w:rsid w:val="000C5A0D"/>
    <w:rsid w:val="000D0BE9"/>
    <w:rsid w:val="000D203C"/>
    <w:rsid w:val="000D393F"/>
    <w:rsid w:val="000E43B6"/>
    <w:rsid w:val="000F50C3"/>
    <w:rsid w:val="00100D0D"/>
    <w:rsid w:val="001019DE"/>
    <w:rsid w:val="00105706"/>
    <w:rsid w:val="001070F7"/>
    <w:rsid w:val="00110A36"/>
    <w:rsid w:val="00110E2F"/>
    <w:rsid w:val="001128BE"/>
    <w:rsid w:val="0011407F"/>
    <w:rsid w:val="00115C6F"/>
    <w:rsid w:val="00124B5F"/>
    <w:rsid w:val="00127540"/>
    <w:rsid w:val="001370E1"/>
    <w:rsid w:val="00142431"/>
    <w:rsid w:val="00145B50"/>
    <w:rsid w:val="00147A74"/>
    <w:rsid w:val="00150C61"/>
    <w:rsid w:val="00154B02"/>
    <w:rsid w:val="001637FC"/>
    <w:rsid w:val="00163FB9"/>
    <w:rsid w:val="00165C5A"/>
    <w:rsid w:val="0016617C"/>
    <w:rsid w:val="00170233"/>
    <w:rsid w:val="00182450"/>
    <w:rsid w:val="00190C99"/>
    <w:rsid w:val="001923BD"/>
    <w:rsid w:val="00192D2A"/>
    <w:rsid w:val="00194243"/>
    <w:rsid w:val="00195017"/>
    <w:rsid w:val="001965D9"/>
    <w:rsid w:val="001A09F5"/>
    <w:rsid w:val="001B2CC6"/>
    <w:rsid w:val="001B6711"/>
    <w:rsid w:val="001B7ED1"/>
    <w:rsid w:val="001C120A"/>
    <w:rsid w:val="001E783C"/>
    <w:rsid w:val="001F315D"/>
    <w:rsid w:val="001F3622"/>
    <w:rsid w:val="00212C7D"/>
    <w:rsid w:val="002130AB"/>
    <w:rsid w:val="00221631"/>
    <w:rsid w:val="00224FA7"/>
    <w:rsid w:val="00236C55"/>
    <w:rsid w:val="00244E09"/>
    <w:rsid w:val="00247205"/>
    <w:rsid w:val="00251FBB"/>
    <w:rsid w:val="00254006"/>
    <w:rsid w:val="00254C37"/>
    <w:rsid w:val="00270714"/>
    <w:rsid w:val="002712F1"/>
    <w:rsid w:val="00271925"/>
    <w:rsid w:val="00276A8F"/>
    <w:rsid w:val="00277EB5"/>
    <w:rsid w:val="00285A9E"/>
    <w:rsid w:val="00295139"/>
    <w:rsid w:val="00295A26"/>
    <w:rsid w:val="002A0C3C"/>
    <w:rsid w:val="002B02DD"/>
    <w:rsid w:val="002B0E09"/>
    <w:rsid w:val="002B2BA2"/>
    <w:rsid w:val="002B2E27"/>
    <w:rsid w:val="002B5EE8"/>
    <w:rsid w:val="002C2CBD"/>
    <w:rsid w:val="002D36BC"/>
    <w:rsid w:val="002D4737"/>
    <w:rsid w:val="002D4FBC"/>
    <w:rsid w:val="002D612B"/>
    <w:rsid w:val="002E35A3"/>
    <w:rsid w:val="002F010D"/>
    <w:rsid w:val="002F425D"/>
    <w:rsid w:val="00315FD1"/>
    <w:rsid w:val="003163B0"/>
    <w:rsid w:val="0032388D"/>
    <w:rsid w:val="00323F78"/>
    <w:rsid w:val="00325B1E"/>
    <w:rsid w:val="003271E9"/>
    <w:rsid w:val="00334347"/>
    <w:rsid w:val="00334E46"/>
    <w:rsid w:val="003474D0"/>
    <w:rsid w:val="003509DF"/>
    <w:rsid w:val="00354983"/>
    <w:rsid w:val="003575CF"/>
    <w:rsid w:val="003635C7"/>
    <w:rsid w:val="00371BCF"/>
    <w:rsid w:val="00380A2B"/>
    <w:rsid w:val="00380AD0"/>
    <w:rsid w:val="003844FF"/>
    <w:rsid w:val="00384949"/>
    <w:rsid w:val="00386C91"/>
    <w:rsid w:val="00387BE5"/>
    <w:rsid w:val="00393DF6"/>
    <w:rsid w:val="00394321"/>
    <w:rsid w:val="003A29C8"/>
    <w:rsid w:val="003A3556"/>
    <w:rsid w:val="003A3F62"/>
    <w:rsid w:val="003A61A6"/>
    <w:rsid w:val="003B4378"/>
    <w:rsid w:val="003B4B6D"/>
    <w:rsid w:val="003B7D18"/>
    <w:rsid w:val="003C44C5"/>
    <w:rsid w:val="003C7703"/>
    <w:rsid w:val="003D310E"/>
    <w:rsid w:val="003D332E"/>
    <w:rsid w:val="003D3C23"/>
    <w:rsid w:val="003E5E20"/>
    <w:rsid w:val="003F32C3"/>
    <w:rsid w:val="003F3D2C"/>
    <w:rsid w:val="004022A7"/>
    <w:rsid w:val="004114AA"/>
    <w:rsid w:val="00414F9B"/>
    <w:rsid w:val="0041500E"/>
    <w:rsid w:val="00415E27"/>
    <w:rsid w:val="004248D0"/>
    <w:rsid w:val="004248FA"/>
    <w:rsid w:val="00426595"/>
    <w:rsid w:val="00436F1A"/>
    <w:rsid w:val="00447A3B"/>
    <w:rsid w:val="00450038"/>
    <w:rsid w:val="00451BAD"/>
    <w:rsid w:val="00452C3D"/>
    <w:rsid w:val="00455CD4"/>
    <w:rsid w:val="00456E35"/>
    <w:rsid w:val="0046050A"/>
    <w:rsid w:val="00461526"/>
    <w:rsid w:val="00470138"/>
    <w:rsid w:val="0047261E"/>
    <w:rsid w:val="0047296E"/>
    <w:rsid w:val="004770BC"/>
    <w:rsid w:val="00483273"/>
    <w:rsid w:val="004869BC"/>
    <w:rsid w:val="0049412C"/>
    <w:rsid w:val="004A1D0B"/>
    <w:rsid w:val="004A21A5"/>
    <w:rsid w:val="004A3AD0"/>
    <w:rsid w:val="004B3876"/>
    <w:rsid w:val="004C677E"/>
    <w:rsid w:val="004C7F08"/>
    <w:rsid w:val="004E7B80"/>
    <w:rsid w:val="004F3466"/>
    <w:rsid w:val="00504ED5"/>
    <w:rsid w:val="00507FCF"/>
    <w:rsid w:val="005133F6"/>
    <w:rsid w:val="00513E01"/>
    <w:rsid w:val="00523E3E"/>
    <w:rsid w:val="005325AD"/>
    <w:rsid w:val="0053264E"/>
    <w:rsid w:val="005363A1"/>
    <w:rsid w:val="00536BF6"/>
    <w:rsid w:val="00537167"/>
    <w:rsid w:val="00537364"/>
    <w:rsid w:val="00551FAF"/>
    <w:rsid w:val="0055432E"/>
    <w:rsid w:val="00555FBB"/>
    <w:rsid w:val="00563A7B"/>
    <w:rsid w:val="005660AB"/>
    <w:rsid w:val="0057108E"/>
    <w:rsid w:val="00573F61"/>
    <w:rsid w:val="00582EAF"/>
    <w:rsid w:val="0059060F"/>
    <w:rsid w:val="00595503"/>
    <w:rsid w:val="005A1A63"/>
    <w:rsid w:val="005B18BB"/>
    <w:rsid w:val="005C0DFA"/>
    <w:rsid w:val="005C4FEF"/>
    <w:rsid w:val="005C6671"/>
    <w:rsid w:val="005C760C"/>
    <w:rsid w:val="005D03D8"/>
    <w:rsid w:val="005D655A"/>
    <w:rsid w:val="005D6A22"/>
    <w:rsid w:val="005F639C"/>
    <w:rsid w:val="00602828"/>
    <w:rsid w:val="006102BC"/>
    <w:rsid w:val="00616ECE"/>
    <w:rsid w:val="0061727D"/>
    <w:rsid w:val="00617A8D"/>
    <w:rsid w:val="00620B28"/>
    <w:rsid w:val="0064044E"/>
    <w:rsid w:val="00641BC7"/>
    <w:rsid w:val="00642BC0"/>
    <w:rsid w:val="00643227"/>
    <w:rsid w:val="00643A63"/>
    <w:rsid w:val="006447E4"/>
    <w:rsid w:val="006447EF"/>
    <w:rsid w:val="00645645"/>
    <w:rsid w:val="00651B3C"/>
    <w:rsid w:val="0065506B"/>
    <w:rsid w:val="00664071"/>
    <w:rsid w:val="00666FCC"/>
    <w:rsid w:val="00683BDD"/>
    <w:rsid w:val="00693848"/>
    <w:rsid w:val="00693FB6"/>
    <w:rsid w:val="00696424"/>
    <w:rsid w:val="00697A7F"/>
    <w:rsid w:val="006A337D"/>
    <w:rsid w:val="006A3E83"/>
    <w:rsid w:val="006A4505"/>
    <w:rsid w:val="006B04B4"/>
    <w:rsid w:val="006B58F2"/>
    <w:rsid w:val="006C1118"/>
    <w:rsid w:val="006C2AD2"/>
    <w:rsid w:val="006C2F8F"/>
    <w:rsid w:val="006C3D14"/>
    <w:rsid w:val="006D29E7"/>
    <w:rsid w:val="006D3B42"/>
    <w:rsid w:val="006D3C06"/>
    <w:rsid w:val="006E18F2"/>
    <w:rsid w:val="006E2F22"/>
    <w:rsid w:val="006E5369"/>
    <w:rsid w:val="006E6C93"/>
    <w:rsid w:val="006F150F"/>
    <w:rsid w:val="006F4EFF"/>
    <w:rsid w:val="006F56A1"/>
    <w:rsid w:val="006F671A"/>
    <w:rsid w:val="006F7364"/>
    <w:rsid w:val="007078CB"/>
    <w:rsid w:val="00710C4F"/>
    <w:rsid w:val="00710CE2"/>
    <w:rsid w:val="00713571"/>
    <w:rsid w:val="007149FA"/>
    <w:rsid w:val="00720574"/>
    <w:rsid w:val="0072220C"/>
    <w:rsid w:val="007265C8"/>
    <w:rsid w:val="007267B0"/>
    <w:rsid w:val="00734347"/>
    <w:rsid w:val="00740E4B"/>
    <w:rsid w:val="00743332"/>
    <w:rsid w:val="00744C8D"/>
    <w:rsid w:val="00752EAA"/>
    <w:rsid w:val="00756CC5"/>
    <w:rsid w:val="00765E78"/>
    <w:rsid w:val="00776F19"/>
    <w:rsid w:val="00782169"/>
    <w:rsid w:val="0078564F"/>
    <w:rsid w:val="007877E6"/>
    <w:rsid w:val="00787F62"/>
    <w:rsid w:val="0079192C"/>
    <w:rsid w:val="007936A4"/>
    <w:rsid w:val="00796428"/>
    <w:rsid w:val="007A5021"/>
    <w:rsid w:val="007D41C1"/>
    <w:rsid w:val="007E79B9"/>
    <w:rsid w:val="007F08D4"/>
    <w:rsid w:val="007F3A04"/>
    <w:rsid w:val="008041C3"/>
    <w:rsid w:val="0081002C"/>
    <w:rsid w:val="00814377"/>
    <w:rsid w:val="00817ECE"/>
    <w:rsid w:val="008262F4"/>
    <w:rsid w:val="00833C58"/>
    <w:rsid w:val="008360DC"/>
    <w:rsid w:val="00846EDD"/>
    <w:rsid w:val="00851952"/>
    <w:rsid w:val="008551D3"/>
    <w:rsid w:val="008633C6"/>
    <w:rsid w:val="00863908"/>
    <w:rsid w:val="0086791E"/>
    <w:rsid w:val="00880B18"/>
    <w:rsid w:val="008821AA"/>
    <w:rsid w:val="008824B8"/>
    <w:rsid w:val="00890752"/>
    <w:rsid w:val="00892498"/>
    <w:rsid w:val="00895EC4"/>
    <w:rsid w:val="008A3F13"/>
    <w:rsid w:val="008B192D"/>
    <w:rsid w:val="008B3939"/>
    <w:rsid w:val="008B6585"/>
    <w:rsid w:val="008C387C"/>
    <w:rsid w:val="008C3F29"/>
    <w:rsid w:val="008C5459"/>
    <w:rsid w:val="008D1038"/>
    <w:rsid w:val="008D19FE"/>
    <w:rsid w:val="008D1C50"/>
    <w:rsid w:val="008D4805"/>
    <w:rsid w:val="008E0AB2"/>
    <w:rsid w:val="008E5328"/>
    <w:rsid w:val="008F499B"/>
    <w:rsid w:val="008F674C"/>
    <w:rsid w:val="009116D4"/>
    <w:rsid w:val="0091289E"/>
    <w:rsid w:val="00914027"/>
    <w:rsid w:val="00914FB3"/>
    <w:rsid w:val="00915C32"/>
    <w:rsid w:val="00922671"/>
    <w:rsid w:val="00922DB5"/>
    <w:rsid w:val="0092493D"/>
    <w:rsid w:val="00931AC2"/>
    <w:rsid w:val="00941F57"/>
    <w:rsid w:val="009465C7"/>
    <w:rsid w:val="00946ABC"/>
    <w:rsid w:val="00947654"/>
    <w:rsid w:val="009521EB"/>
    <w:rsid w:val="0095336A"/>
    <w:rsid w:val="00962B72"/>
    <w:rsid w:val="0096643F"/>
    <w:rsid w:val="009678D7"/>
    <w:rsid w:val="00970A70"/>
    <w:rsid w:val="009731C3"/>
    <w:rsid w:val="0097688D"/>
    <w:rsid w:val="0098281C"/>
    <w:rsid w:val="009844B3"/>
    <w:rsid w:val="00986700"/>
    <w:rsid w:val="00991CD0"/>
    <w:rsid w:val="00994FBD"/>
    <w:rsid w:val="009966F0"/>
    <w:rsid w:val="00997667"/>
    <w:rsid w:val="009A4E5A"/>
    <w:rsid w:val="009B39DC"/>
    <w:rsid w:val="009B52A6"/>
    <w:rsid w:val="009C3CB5"/>
    <w:rsid w:val="009C40B2"/>
    <w:rsid w:val="009C4DCD"/>
    <w:rsid w:val="009D1592"/>
    <w:rsid w:val="009D5377"/>
    <w:rsid w:val="009D7149"/>
    <w:rsid w:val="009D7752"/>
    <w:rsid w:val="009E3BAF"/>
    <w:rsid w:val="009E5CD2"/>
    <w:rsid w:val="009E5DD6"/>
    <w:rsid w:val="009F0E4D"/>
    <w:rsid w:val="009F1850"/>
    <w:rsid w:val="00A03A33"/>
    <w:rsid w:val="00A0697F"/>
    <w:rsid w:val="00A07F37"/>
    <w:rsid w:val="00A1382C"/>
    <w:rsid w:val="00A1584A"/>
    <w:rsid w:val="00A30FCC"/>
    <w:rsid w:val="00A3618A"/>
    <w:rsid w:val="00A416C1"/>
    <w:rsid w:val="00A47073"/>
    <w:rsid w:val="00A5297A"/>
    <w:rsid w:val="00A547F4"/>
    <w:rsid w:val="00A54FF2"/>
    <w:rsid w:val="00A57431"/>
    <w:rsid w:val="00A60CBB"/>
    <w:rsid w:val="00A6127D"/>
    <w:rsid w:val="00A62EA3"/>
    <w:rsid w:val="00A65CA7"/>
    <w:rsid w:val="00A7287E"/>
    <w:rsid w:val="00A74CAB"/>
    <w:rsid w:val="00A8004C"/>
    <w:rsid w:val="00A814F8"/>
    <w:rsid w:val="00A9106C"/>
    <w:rsid w:val="00A9215A"/>
    <w:rsid w:val="00A92A9D"/>
    <w:rsid w:val="00A9624E"/>
    <w:rsid w:val="00A96518"/>
    <w:rsid w:val="00AA23A4"/>
    <w:rsid w:val="00AA74AD"/>
    <w:rsid w:val="00AB0D56"/>
    <w:rsid w:val="00AC04C7"/>
    <w:rsid w:val="00AC0DE7"/>
    <w:rsid w:val="00AC1155"/>
    <w:rsid w:val="00AC52CF"/>
    <w:rsid w:val="00AD3C01"/>
    <w:rsid w:val="00AD66CB"/>
    <w:rsid w:val="00AD7E8C"/>
    <w:rsid w:val="00AE0F84"/>
    <w:rsid w:val="00AE6A04"/>
    <w:rsid w:val="00AF05D1"/>
    <w:rsid w:val="00AF6CF4"/>
    <w:rsid w:val="00B06641"/>
    <w:rsid w:val="00B06D7D"/>
    <w:rsid w:val="00B11565"/>
    <w:rsid w:val="00B11AFF"/>
    <w:rsid w:val="00B206CD"/>
    <w:rsid w:val="00B26120"/>
    <w:rsid w:val="00B26297"/>
    <w:rsid w:val="00B3713B"/>
    <w:rsid w:val="00B55614"/>
    <w:rsid w:val="00B6139B"/>
    <w:rsid w:val="00B62277"/>
    <w:rsid w:val="00B6629C"/>
    <w:rsid w:val="00B72E76"/>
    <w:rsid w:val="00B82897"/>
    <w:rsid w:val="00B86915"/>
    <w:rsid w:val="00B92A5F"/>
    <w:rsid w:val="00B92C80"/>
    <w:rsid w:val="00B96E43"/>
    <w:rsid w:val="00B97D2A"/>
    <w:rsid w:val="00BA0C3A"/>
    <w:rsid w:val="00BB702C"/>
    <w:rsid w:val="00BC0288"/>
    <w:rsid w:val="00BC5446"/>
    <w:rsid w:val="00BC6B63"/>
    <w:rsid w:val="00BD47E5"/>
    <w:rsid w:val="00BD6926"/>
    <w:rsid w:val="00BD7217"/>
    <w:rsid w:val="00BE06BF"/>
    <w:rsid w:val="00BE1599"/>
    <w:rsid w:val="00BE229F"/>
    <w:rsid w:val="00BE7CE7"/>
    <w:rsid w:val="00BF419D"/>
    <w:rsid w:val="00BF77FB"/>
    <w:rsid w:val="00C032C7"/>
    <w:rsid w:val="00C07BA8"/>
    <w:rsid w:val="00C13700"/>
    <w:rsid w:val="00C14C79"/>
    <w:rsid w:val="00C201D6"/>
    <w:rsid w:val="00C21C86"/>
    <w:rsid w:val="00C33498"/>
    <w:rsid w:val="00C40FFC"/>
    <w:rsid w:val="00C500E1"/>
    <w:rsid w:val="00C5394A"/>
    <w:rsid w:val="00C56D0A"/>
    <w:rsid w:val="00C57058"/>
    <w:rsid w:val="00C5783C"/>
    <w:rsid w:val="00C6082A"/>
    <w:rsid w:val="00C728EC"/>
    <w:rsid w:val="00C72C47"/>
    <w:rsid w:val="00C7753E"/>
    <w:rsid w:val="00C80BB2"/>
    <w:rsid w:val="00C81061"/>
    <w:rsid w:val="00C8112A"/>
    <w:rsid w:val="00C82D85"/>
    <w:rsid w:val="00C86C2E"/>
    <w:rsid w:val="00C902E7"/>
    <w:rsid w:val="00C93739"/>
    <w:rsid w:val="00C97B7F"/>
    <w:rsid w:val="00CA1ADD"/>
    <w:rsid w:val="00CA3B68"/>
    <w:rsid w:val="00CA41B9"/>
    <w:rsid w:val="00CB17D0"/>
    <w:rsid w:val="00CB40A3"/>
    <w:rsid w:val="00CC2F92"/>
    <w:rsid w:val="00CD6D3D"/>
    <w:rsid w:val="00CE3DFE"/>
    <w:rsid w:val="00CE64C9"/>
    <w:rsid w:val="00CF2D48"/>
    <w:rsid w:val="00D017FF"/>
    <w:rsid w:val="00D056ED"/>
    <w:rsid w:val="00D10099"/>
    <w:rsid w:val="00D11EA1"/>
    <w:rsid w:val="00D13E57"/>
    <w:rsid w:val="00D14FA5"/>
    <w:rsid w:val="00D16082"/>
    <w:rsid w:val="00D20B48"/>
    <w:rsid w:val="00D21D82"/>
    <w:rsid w:val="00D2379F"/>
    <w:rsid w:val="00D240D6"/>
    <w:rsid w:val="00D323D4"/>
    <w:rsid w:val="00D33362"/>
    <w:rsid w:val="00D43644"/>
    <w:rsid w:val="00D52C19"/>
    <w:rsid w:val="00D533FA"/>
    <w:rsid w:val="00D556DA"/>
    <w:rsid w:val="00D559AB"/>
    <w:rsid w:val="00D6377F"/>
    <w:rsid w:val="00D65E6C"/>
    <w:rsid w:val="00D66BF6"/>
    <w:rsid w:val="00D76249"/>
    <w:rsid w:val="00D80C24"/>
    <w:rsid w:val="00D8202D"/>
    <w:rsid w:val="00D8548F"/>
    <w:rsid w:val="00D856BB"/>
    <w:rsid w:val="00D85A65"/>
    <w:rsid w:val="00D86D80"/>
    <w:rsid w:val="00D96F80"/>
    <w:rsid w:val="00DA01EC"/>
    <w:rsid w:val="00DA4D94"/>
    <w:rsid w:val="00DA5F73"/>
    <w:rsid w:val="00DB26F4"/>
    <w:rsid w:val="00DB4245"/>
    <w:rsid w:val="00DC6F7E"/>
    <w:rsid w:val="00DD3247"/>
    <w:rsid w:val="00DD3B68"/>
    <w:rsid w:val="00DD4E15"/>
    <w:rsid w:val="00DD57B8"/>
    <w:rsid w:val="00DE2B20"/>
    <w:rsid w:val="00DE4532"/>
    <w:rsid w:val="00DF546B"/>
    <w:rsid w:val="00DF6B10"/>
    <w:rsid w:val="00DF79AD"/>
    <w:rsid w:val="00E10305"/>
    <w:rsid w:val="00E2159B"/>
    <w:rsid w:val="00E24657"/>
    <w:rsid w:val="00E275FB"/>
    <w:rsid w:val="00E37917"/>
    <w:rsid w:val="00E41F77"/>
    <w:rsid w:val="00E429EA"/>
    <w:rsid w:val="00E43201"/>
    <w:rsid w:val="00E45958"/>
    <w:rsid w:val="00E45967"/>
    <w:rsid w:val="00E5391F"/>
    <w:rsid w:val="00E556FF"/>
    <w:rsid w:val="00E5665F"/>
    <w:rsid w:val="00E57871"/>
    <w:rsid w:val="00E61002"/>
    <w:rsid w:val="00E661AC"/>
    <w:rsid w:val="00E84E2F"/>
    <w:rsid w:val="00E872FD"/>
    <w:rsid w:val="00E876F3"/>
    <w:rsid w:val="00E90D6F"/>
    <w:rsid w:val="00E91356"/>
    <w:rsid w:val="00EA2539"/>
    <w:rsid w:val="00EA2C22"/>
    <w:rsid w:val="00EA6EB4"/>
    <w:rsid w:val="00EB063E"/>
    <w:rsid w:val="00EC017C"/>
    <w:rsid w:val="00EC45C7"/>
    <w:rsid w:val="00ED7D09"/>
    <w:rsid w:val="00EE0454"/>
    <w:rsid w:val="00EE3092"/>
    <w:rsid w:val="00EF069A"/>
    <w:rsid w:val="00EF088F"/>
    <w:rsid w:val="00EF49E9"/>
    <w:rsid w:val="00F03580"/>
    <w:rsid w:val="00F0599C"/>
    <w:rsid w:val="00F06534"/>
    <w:rsid w:val="00F07079"/>
    <w:rsid w:val="00F1416D"/>
    <w:rsid w:val="00F17E00"/>
    <w:rsid w:val="00F2437F"/>
    <w:rsid w:val="00F316A9"/>
    <w:rsid w:val="00F31A13"/>
    <w:rsid w:val="00F320A6"/>
    <w:rsid w:val="00F33925"/>
    <w:rsid w:val="00F343A0"/>
    <w:rsid w:val="00F3717C"/>
    <w:rsid w:val="00F377BC"/>
    <w:rsid w:val="00F506A4"/>
    <w:rsid w:val="00F510E9"/>
    <w:rsid w:val="00F5118D"/>
    <w:rsid w:val="00F52FDB"/>
    <w:rsid w:val="00F56B10"/>
    <w:rsid w:val="00F61575"/>
    <w:rsid w:val="00F61F73"/>
    <w:rsid w:val="00F64FB3"/>
    <w:rsid w:val="00F650C9"/>
    <w:rsid w:val="00F6661E"/>
    <w:rsid w:val="00F804DB"/>
    <w:rsid w:val="00F80D7E"/>
    <w:rsid w:val="00F8196A"/>
    <w:rsid w:val="00F82691"/>
    <w:rsid w:val="00F82DF1"/>
    <w:rsid w:val="00F8531B"/>
    <w:rsid w:val="00F86983"/>
    <w:rsid w:val="00F91C2A"/>
    <w:rsid w:val="00F96FDC"/>
    <w:rsid w:val="00FA1770"/>
    <w:rsid w:val="00FB2C4A"/>
    <w:rsid w:val="00FC246D"/>
    <w:rsid w:val="00FC3276"/>
    <w:rsid w:val="00FC44E8"/>
    <w:rsid w:val="00FD3910"/>
    <w:rsid w:val="00FD4013"/>
    <w:rsid w:val="00FD5767"/>
    <w:rsid w:val="00FF17B5"/>
    <w:rsid w:val="00FF3D93"/>
    <w:rsid w:val="00FF5605"/>
    <w:rsid w:val="00FF6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B20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3F32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F32C3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3F32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F32C3"/>
    <w:rPr>
      <w:rFonts w:cs="Times New Roman"/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semiHidden/>
    <w:rsid w:val="003F32C3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3F32C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8507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1</Pages>
  <Words>3</Words>
  <Characters>19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Microsoft</cp:lastModifiedBy>
  <cp:revision>11</cp:revision>
  <dcterms:created xsi:type="dcterms:W3CDTF">2017-12-25T11:07:00Z</dcterms:created>
  <dcterms:modified xsi:type="dcterms:W3CDTF">2018-04-03T07:51:00Z</dcterms:modified>
</cp:coreProperties>
</file>