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50" w:rsidRPr="003F32C3" w:rsidRDefault="00182450" w:rsidP="00182450">
      <w:pPr>
        <w:ind w:firstLineChars="9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</w:t>
      </w:r>
      <w:r w:rsidRPr="003F32C3">
        <w:rPr>
          <w:rFonts w:ascii="宋体" w:hAnsi="宋体" w:hint="eastAsia"/>
          <w:sz w:val="32"/>
          <w:szCs w:val="32"/>
        </w:rPr>
        <w:t>月信息上报情况</w:t>
      </w:r>
    </w:p>
    <w:tbl>
      <w:tblPr>
        <w:tblW w:w="7815" w:type="dxa"/>
        <w:tblInd w:w="93" w:type="dxa"/>
        <w:tblLook w:val="00A0"/>
      </w:tblPr>
      <w:tblGrid>
        <w:gridCol w:w="4215"/>
        <w:gridCol w:w="3600"/>
      </w:tblGrid>
      <w:tr w:rsidR="00182450" w:rsidRPr="009C4DCD" w:rsidTr="008633C6">
        <w:trPr>
          <w:trHeight w:val="315"/>
        </w:trPr>
        <w:tc>
          <w:tcPr>
            <w:tcW w:w="4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50" w:rsidRPr="008633C6" w:rsidRDefault="00182450" w:rsidP="008633C6">
            <w:pPr>
              <w:widowControl/>
              <w:jc w:val="left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82450" w:rsidRPr="008633C6" w:rsidRDefault="00182450" w:rsidP="008633C6">
            <w:pPr>
              <w:widowControl/>
              <w:jc w:val="center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已报</w:t>
            </w:r>
          </w:p>
        </w:tc>
      </w:tr>
    </w:tbl>
    <w:p w:rsidR="00182450" w:rsidRPr="008633C6" w:rsidRDefault="00182450">
      <w:pPr>
        <w:rPr>
          <w:rFonts w:ascii="仿宋_GB2312" w:eastAsia="仿宋_GB2312"/>
          <w:szCs w:val="21"/>
        </w:rPr>
      </w:pPr>
    </w:p>
    <w:sectPr w:rsidR="00182450" w:rsidRPr="008633C6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50" w:rsidRDefault="00182450" w:rsidP="003F32C3">
      <w:r>
        <w:separator/>
      </w:r>
    </w:p>
  </w:endnote>
  <w:endnote w:type="continuationSeparator" w:id="0">
    <w:p w:rsidR="00182450" w:rsidRDefault="00182450" w:rsidP="003F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50" w:rsidRDefault="00182450" w:rsidP="003F32C3">
      <w:r>
        <w:separator/>
      </w:r>
    </w:p>
  </w:footnote>
  <w:footnote w:type="continuationSeparator" w:id="0">
    <w:p w:rsidR="00182450" w:rsidRDefault="00182450" w:rsidP="003F3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0027F3"/>
    <w:rsid w:val="00003848"/>
    <w:rsid w:val="00010637"/>
    <w:rsid w:val="0001116D"/>
    <w:rsid w:val="000260F0"/>
    <w:rsid w:val="000273E1"/>
    <w:rsid w:val="00027696"/>
    <w:rsid w:val="00031681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3FB3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070F7"/>
    <w:rsid w:val="00110A36"/>
    <w:rsid w:val="00110E2F"/>
    <w:rsid w:val="001128BE"/>
    <w:rsid w:val="0011407F"/>
    <w:rsid w:val="00115C6F"/>
    <w:rsid w:val="00124B5F"/>
    <w:rsid w:val="00127540"/>
    <w:rsid w:val="001370E1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82450"/>
    <w:rsid w:val="00190C99"/>
    <w:rsid w:val="001923BD"/>
    <w:rsid w:val="00192D2A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2C3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1FAF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17A8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5506B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3C58"/>
    <w:rsid w:val="008360DC"/>
    <w:rsid w:val="00846EDD"/>
    <w:rsid w:val="00851952"/>
    <w:rsid w:val="008551D3"/>
    <w:rsid w:val="008633C6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C4DCD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0697F"/>
    <w:rsid w:val="00A07F37"/>
    <w:rsid w:val="00A1382C"/>
    <w:rsid w:val="00A1584A"/>
    <w:rsid w:val="00A30FCC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3DFE"/>
    <w:rsid w:val="00CE64C9"/>
    <w:rsid w:val="00CF2D48"/>
    <w:rsid w:val="00D017FF"/>
    <w:rsid w:val="00D056ED"/>
    <w:rsid w:val="00D10099"/>
    <w:rsid w:val="00D11EA1"/>
    <w:rsid w:val="00D13E57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56BB"/>
    <w:rsid w:val="00D85A65"/>
    <w:rsid w:val="00D86D80"/>
    <w:rsid w:val="00D96F80"/>
    <w:rsid w:val="00DA01EC"/>
    <w:rsid w:val="00DA4D94"/>
    <w:rsid w:val="00DA5F73"/>
    <w:rsid w:val="00DB26F4"/>
    <w:rsid w:val="00DB4245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E00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3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32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3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32C3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3F32C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F32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3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</Words>
  <Characters>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10</cp:revision>
  <dcterms:created xsi:type="dcterms:W3CDTF">2017-12-25T11:07:00Z</dcterms:created>
  <dcterms:modified xsi:type="dcterms:W3CDTF">2018-04-03T07:47:00Z</dcterms:modified>
</cp:coreProperties>
</file>